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97342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WARKE</w:t>
      </w:r>
      <w:r>
        <w:rPr>
          <w:rFonts w:ascii="Times New Roman" w:hAnsi="Times New Roman" w:cs="Times New Roman"/>
          <w:sz w:val="24"/>
          <w:szCs w:val="24"/>
        </w:rPr>
        <w:t xml:space="preserve">       (fl.1403)</w:t>
      </w:r>
    </w:p>
    <w:p w14:paraId="07E7947B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7DC91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15951F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Dec.1403</w:t>
      </w:r>
      <w:r>
        <w:rPr>
          <w:rFonts w:ascii="Times New Roman" w:hAnsi="Times New Roman" w:cs="Times New Roman"/>
          <w:sz w:val="24"/>
          <w:szCs w:val="24"/>
        </w:rPr>
        <w:tab/>
        <w:t>He and Robert Prendergest(q.v.) were commissioned to levy and collect in the</w:t>
      </w:r>
    </w:p>
    <w:p w14:paraId="5306960F" w14:textId="77777777" w:rsidR="00503BA8" w:rsidRDefault="00503BA8" w:rsidP="00503BA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port of Berwick and all adjacent ports and places the subsidy on wools, hides and woolfells granted to the King at the last Parliament.   </w:t>
      </w:r>
    </w:p>
    <w:p w14:paraId="3EB7A872" w14:textId="2D2CF4B0" w:rsidR="00503BA8" w:rsidRDefault="00503BA8" w:rsidP="00503BA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p.224)</w:t>
      </w:r>
    </w:p>
    <w:p w14:paraId="7AC6A136" w14:textId="77777777" w:rsidR="00C37814" w:rsidRDefault="00C37814" w:rsidP="00C378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Prendergest(q.v.) were commissioned to levy and collect in </w:t>
      </w:r>
    </w:p>
    <w:p w14:paraId="31237D4B" w14:textId="77777777" w:rsidR="00C37814" w:rsidRDefault="00C37814" w:rsidP="00C378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Berwick and all adjacent ports and places</w:t>
      </w:r>
    </w:p>
    <w:p w14:paraId="398A76A5" w14:textId="77777777" w:rsidR="00C37814" w:rsidRDefault="00C37814" w:rsidP="00C3781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0FF66DF6" w14:textId="77777777" w:rsidR="00C37814" w:rsidRDefault="00C37814" w:rsidP="00C3781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defence of the realm.   (C.F.R. 1399-1405 p.227)</w:t>
      </w:r>
    </w:p>
    <w:p w14:paraId="30B3BF82" w14:textId="77777777" w:rsidR="00C37814" w:rsidRDefault="00C37814" w:rsidP="00C378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605F1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DEB0F1" w14:textId="77777777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6BE7B" w14:textId="2E85BA51" w:rsidR="00503BA8" w:rsidRDefault="00503BA8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5B4982E6" w14:textId="12A3D64B" w:rsidR="00C37814" w:rsidRDefault="00C37814" w:rsidP="00503B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2022</w:t>
      </w:r>
    </w:p>
    <w:p w14:paraId="4F5D7F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FE9E" w14:textId="77777777" w:rsidR="00521F5A" w:rsidRDefault="00521F5A" w:rsidP="009139A6">
      <w:r>
        <w:separator/>
      </w:r>
    </w:p>
  </w:endnote>
  <w:endnote w:type="continuationSeparator" w:id="0">
    <w:p w14:paraId="1BFBF258" w14:textId="77777777" w:rsidR="00521F5A" w:rsidRDefault="00521F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71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86C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06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580A" w14:textId="77777777" w:rsidR="00521F5A" w:rsidRDefault="00521F5A" w:rsidP="009139A6">
      <w:r>
        <w:separator/>
      </w:r>
    </w:p>
  </w:footnote>
  <w:footnote w:type="continuationSeparator" w:id="0">
    <w:p w14:paraId="3DB71E4D" w14:textId="77777777" w:rsidR="00521F5A" w:rsidRDefault="00521F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AB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8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ED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A8"/>
    <w:rsid w:val="000666E0"/>
    <w:rsid w:val="002510B7"/>
    <w:rsid w:val="00503BA8"/>
    <w:rsid w:val="00521F5A"/>
    <w:rsid w:val="005C130B"/>
    <w:rsid w:val="00826F5C"/>
    <w:rsid w:val="009139A6"/>
    <w:rsid w:val="009448BB"/>
    <w:rsid w:val="00A3176C"/>
    <w:rsid w:val="00AE65F8"/>
    <w:rsid w:val="00BA00AB"/>
    <w:rsid w:val="00C3781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B23B"/>
  <w15:chartTrackingRefBased/>
  <w15:docId w15:val="{5677642E-2C0C-41C6-B1E5-609540B2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2021-06-17T18:54:00Z</dcterms:created>
  <dcterms:modified xsi:type="dcterms:W3CDTF">2022-04-10T18:37:00Z</dcterms:modified>
</cp:coreProperties>
</file>